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B557D" w14:textId="2A33E3CF" w:rsidR="002E056E" w:rsidRDefault="002E056E" w:rsidP="002E056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RYNALD</w:t>
      </w:r>
      <w:r>
        <w:rPr>
          <w:rFonts w:cs="Times New Roman"/>
          <w:szCs w:val="24"/>
        </w:rPr>
        <w:t xml:space="preserve">       </w:t>
      </w:r>
      <w:r>
        <w:rPr>
          <w:rFonts w:cs="Times New Roman"/>
          <w:szCs w:val="24"/>
        </w:rPr>
        <w:t>(fl.14</w:t>
      </w:r>
      <w:r>
        <w:rPr>
          <w:rFonts w:cs="Times New Roman"/>
          <w:szCs w:val="24"/>
        </w:rPr>
        <w:t>07</w:t>
      </w:r>
      <w:r>
        <w:rPr>
          <w:rFonts w:cs="Times New Roman"/>
          <w:szCs w:val="24"/>
        </w:rPr>
        <w:t>)</w:t>
      </w:r>
    </w:p>
    <w:p w14:paraId="73DB8FF2" w14:textId="77777777" w:rsidR="002E056E" w:rsidRDefault="002E056E" w:rsidP="002E056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Exeter.</w:t>
      </w:r>
    </w:p>
    <w:p w14:paraId="492E3A90" w14:textId="77777777" w:rsidR="002E056E" w:rsidRDefault="002E056E" w:rsidP="002E056E">
      <w:pPr>
        <w:pStyle w:val="NoSpacing"/>
        <w:rPr>
          <w:rFonts w:cs="Times New Roman"/>
          <w:szCs w:val="24"/>
        </w:rPr>
      </w:pPr>
    </w:p>
    <w:p w14:paraId="0D8985B3" w14:textId="77777777" w:rsidR="002E056E" w:rsidRDefault="002E056E" w:rsidP="002E056E">
      <w:pPr>
        <w:pStyle w:val="NoSpacing"/>
        <w:rPr>
          <w:rFonts w:cs="Times New Roman"/>
          <w:szCs w:val="24"/>
        </w:rPr>
      </w:pPr>
    </w:p>
    <w:p w14:paraId="6FDAE044" w14:textId="53AA0DC9" w:rsidR="002E056E" w:rsidRDefault="002E056E" w:rsidP="002E056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</w:t>
      </w:r>
      <w:r>
        <w:rPr>
          <w:rFonts w:cs="Times New Roman"/>
          <w:szCs w:val="24"/>
        </w:rPr>
        <w:t>7 Oct.1407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>He was ordained to his first tonsure</w:t>
      </w:r>
      <w:r>
        <w:rPr>
          <w:rFonts w:cs="Times New Roman"/>
          <w:szCs w:val="24"/>
        </w:rPr>
        <w:t>.</w:t>
      </w:r>
    </w:p>
    <w:p w14:paraId="3ADA9268" w14:textId="4AAB6B9A" w:rsidR="002E056E" w:rsidRDefault="002E056E" w:rsidP="002E056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(“Stafford Register” pp.42</w:t>
      </w:r>
      <w:r>
        <w:rPr>
          <w:rFonts w:cs="Times New Roman"/>
          <w:szCs w:val="24"/>
        </w:rPr>
        <w:t>6</w:t>
      </w:r>
      <w:r>
        <w:rPr>
          <w:rFonts w:cs="Times New Roman"/>
          <w:szCs w:val="24"/>
        </w:rPr>
        <w:t xml:space="preserve"> and 436)</w:t>
      </w:r>
    </w:p>
    <w:p w14:paraId="6E2F6370" w14:textId="77777777" w:rsidR="002E056E" w:rsidRDefault="002E056E" w:rsidP="002E056E">
      <w:pPr>
        <w:pStyle w:val="NoSpacing"/>
        <w:rPr>
          <w:rFonts w:cs="Times New Roman"/>
          <w:szCs w:val="24"/>
        </w:rPr>
      </w:pPr>
    </w:p>
    <w:p w14:paraId="2B06C0B7" w14:textId="77777777" w:rsidR="002E056E" w:rsidRDefault="002E056E" w:rsidP="002E056E">
      <w:pPr>
        <w:pStyle w:val="NoSpacing"/>
        <w:rPr>
          <w:rFonts w:cs="Times New Roman"/>
          <w:szCs w:val="24"/>
        </w:rPr>
      </w:pPr>
    </w:p>
    <w:p w14:paraId="3D1BFE3A" w14:textId="77777777" w:rsidR="002E056E" w:rsidRPr="00813E4E" w:rsidRDefault="002E056E" w:rsidP="002E056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November 2022</w:t>
      </w:r>
    </w:p>
    <w:p w14:paraId="3CC7FE26" w14:textId="75F4D76D" w:rsidR="00BA00AB" w:rsidRPr="002E056E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2E056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2F0E7E" w14:textId="77777777" w:rsidR="002E056E" w:rsidRDefault="002E056E" w:rsidP="009139A6">
      <w:r>
        <w:separator/>
      </w:r>
    </w:p>
  </w:endnote>
  <w:endnote w:type="continuationSeparator" w:id="0">
    <w:p w14:paraId="501E9C03" w14:textId="77777777" w:rsidR="002E056E" w:rsidRDefault="002E056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E489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2725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6E21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DD6BD" w14:textId="77777777" w:rsidR="002E056E" w:rsidRDefault="002E056E" w:rsidP="009139A6">
      <w:r>
        <w:separator/>
      </w:r>
    </w:p>
  </w:footnote>
  <w:footnote w:type="continuationSeparator" w:id="0">
    <w:p w14:paraId="44A418FD" w14:textId="77777777" w:rsidR="002E056E" w:rsidRDefault="002E056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8931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789D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494B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56E"/>
    <w:rsid w:val="000666E0"/>
    <w:rsid w:val="002510B7"/>
    <w:rsid w:val="002E056E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CEA68B"/>
  <w15:chartTrackingRefBased/>
  <w15:docId w15:val="{8906D93B-ED0F-4B48-8AE2-41F6AB2E5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2022-11-25T08:35:00Z</dcterms:created>
  <dcterms:modified xsi:type="dcterms:W3CDTF">2022-11-25T08:36:00Z</dcterms:modified>
</cp:coreProperties>
</file>